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3AF90" w14:textId="77777777" w:rsidR="00052DA8" w:rsidRDefault="00052DA8" w:rsidP="00052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ALEWARD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32DBB0" w14:textId="77777777" w:rsidR="00052DA8" w:rsidRDefault="00052DA8" w:rsidP="00052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Milton (possibly in Lincolnshire). Husbandman.</w:t>
      </w:r>
    </w:p>
    <w:p w14:paraId="0622C782" w14:textId="77777777" w:rsidR="00052DA8" w:rsidRDefault="00052DA8" w:rsidP="00052DA8">
      <w:pPr>
        <w:rPr>
          <w:rFonts w:ascii="Times New Roman" w:hAnsi="Times New Roman" w:cs="Times New Roman"/>
        </w:rPr>
      </w:pPr>
    </w:p>
    <w:p w14:paraId="7F4C6E29" w14:textId="77777777" w:rsidR="00052DA8" w:rsidRDefault="00052DA8" w:rsidP="00052DA8">
      <w:pPr>
        <w:rPr>
          <w:rFonts w:ascii="Times New Roman" w:hAnsi="Times New Roman" w:cs="Times New Roman"/>
        </w:rPr>
      </w:pPr>
    </w:p>
    <w:p w14:paraId="322B13FB" w14:textId="77777777" w:rsidR="00052DA8" w:rsidRDefault="00052DA8" w:rsidP="00052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Richeson</w:t>
      </w:r>
      <w:proofErr w:type="spellEnd"/>
      <w:r>
        <w:rPr>
          <w:rFonts w:ascii="Times New Roman" w:hAnsi="Times New Roman" w:cs="Times New Roman"/>
        </w:rPr>
        <w:t>(q.v.) brought a plaint of trespass and taking animals</w:t>
      </w:r>
    </w:p>
    <w:p w14:paraId="39AA4C0A" w14:textId="77777777" w:rsidR="00052DA8" w:rsidRDefault="00052DA8" w:rsidP="00052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5533FCE4" w14:textId="77777777" w:rsidR="00052DA8" w:rsidRDefault="00052DA8" w:rsidP="00052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67987D3" w14:textId="77777777" w:rsidR="00052DA8" w:rsidRDefault="00052DA8" w:rsidP="00052DA8">
      <w:pPr>
        <w:rPr>
          <w:rFonts w:ascii="Times New Roman" w:hAnsi="Times New Roman" w:cs="Times New Roman"/>
        </w:rPr>
      </w:pPr>
    </w:p>
    <w:p w14:paraId="3F5C910E" w14:textId="77777777" w:rsidR="00052DA8" w:rsidRDefault="00052DA8" w:rsidP="00052DA8">
      <w:pPr>
        <w:rPr>
          <w:rFonts w:ascii="Times New Roman" w:hAnsi="Times New Roman" w:cs="Times New Roman"/>
        </w:rPr>
      </w:pPr>
    </w:p>
    <w:p w14:paraId="4011CC76" w14:textId="5D359309" w:rsidR="006B2F86" w:rsidRPr="00E71FC3" w:rsidRDefault="00052DA8" w:rsidP="00052DA8">
      <w:pPr>
        <w:pStyle w:val="NoSpacing"/>
      </w:pPr>
      <w:r>
        <w:t>21 November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1A9AC" w14:textId="77777777" w:rsidR="00052DA8" w:rsidRDefault="00052DA8" w:rsidP="00E71FC3">
      <w:r>
        <w:separator/>
      </w:r>
    </w:p>
  </w:endnote>
  <w:endnote w:type="continuationSeparator" w:id="0">
    <w:p w14:paraId="62466BE9" w14:textId="77777777" w:rsidR="00052DA8" w:rsidRDefault="00052D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D66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DA3BC" w14:textId="77777777" w:rsidR="00052DA8" w:rsidRDefault="00052DA8" w:rsidP="00E71FC3">
      <w:r>
        <w:separator/>
      </w:r>
    </w:p>
  </w:footnote>
  <w:footnote w:type="continuationSeparator" w:id="0">
    <w:p w14:paraId="65EC1F68" w14:textId="77777777" w:rsidR="00052DA8" w:rsidRDefault="00052D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A8"/>
    <w:rsid w:val="00052DA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72F21"/>
  <w15:chartTrackingRefBased/>
  <w15:docId w15:val="{F68AA078-03C8-4D17-9048-EC54BD2E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2D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2018-11-30T10:45:00Z</dcterms:created>
  <dcterms:modified xsi:type="dcterms:W3CDTF">2018-11-30T10:45:00Z</dcterms:modified>
</cp:coreProperties>
</file>